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FA5" w:rsidRPr="00C053E8" w:rsidRDefault="00222FA5" w:rsidP="00C053E8">
      <w:pPr>
        <w:autoSpaceDE w:val="0"/>
        <w:autoSpaceDN w:val="0"/>
        <w:adjustRightInd w:val="0"/>
        <w:jc w:val="center"/>
        <w:rPr>
          <w:b/>
          <w:sz w:val="26"/>
          <w:szCs w:val="26"/>
          <w:lang w:eastAsia="ru-RU"/>
        </w:rPr>
      </w:pPr>
      <w:r w:rsidRPr="00C053E8">
        <w:rPr>
          <w:b/>
          <w:sz w:val="26"/>
          <w:szCs w:val="26"/>
          <w:lang w:eastAsia="ru-RU"/>
        </w:rPr>
        <w:t>РЕГИСТРАЦИОННЫЙ ЛИСТ</w:t>
      </w:r>
    </w:p>
    <w:p w:rsidR="00222FA5" w:rsidRPr="00C053E8" w:rsidRDefault="00222FA5" w:rsidP="00C053E8">
      <w:pPr>
        <w:autoSpaceDE w:val="0"/>
        <w:autoSpaceDN w:val="0"/>
        <w:adjustRightInd w:val="0"/>
        <w:jc w:val="center"/>
        <w:rPr>
          <w:b/>
          <w:sz w:val="26"/>
          <w:szCs w:val="26"/>
          <w:lang w:eastAsia="ru-RU"/>
        </w:rPr>
      </w:pPr>
      <w:r w:rsidRPr="00C053E8">
        <w:rPr>
          <w:b/>
          <w:sz w:val="26"/>
          <w:szCs w:val="26"/>
          <w:lang w:eastAsia="ru-RU"/>
        </w:rPr>
        <w:t>участников публичных слушаний</w:t>
      </w:r>
    </w:p>
    <w:p w:rsidR="00222FA5" w:rsidRDefault="00222FA5" w:rsidP="00C72589">
      <w:pPr>
        <w:tabs>
          <w:tab w:val="left" w:pos="709"/>
        </w:tabs>
        <w:ind w:right="-1"/>
        <w:jc w:val="center"/>
        <w:rPr>
          <w:sz w:val="20"/>
          <w:szCs w:val="20"/>
          <w:lang w:eastAsia="ru-RU"/>
        </w:rPr>
      </w:pPr>
      <w:r w:rsidRPr="0001723C">
        <w:rPr>
          <w:b/>
          <w:sz w:val="26"/>
          <w:szCs w:val="26"/>
          <w:u w:val="single"/>
          <w:lang w:eastAsia="ru-RU"/>
        </w:rPr>
        <w:t>по проекту</w:t>
      </w:r>
      <w:r>
        <w:rPr>
          <w:b/>
          <w:sz w:val="26"/>
          <w:szCs w:val="26"/>
          <w:u w:val="single"/>
          <w:lang w:eastAsia="ru-RU"/>
        </w:rPr>
        <w:t xml:space="preserve"> </w:t>
      </w:r>
      <w:r w:rsidRPr="00911727">
        <w:rPr>
          <w:sz w:val="26"/>
          <w:szCs w:val="26"/>
          <w:u w:val="single"/>
        </w:rPr>
        <w:t>Правил землепользования и застройки муниципального образования города Благовещенска</w:t>
      </w:r>
      <w:r>
        <w:rPr>
          <w:sz w:val="26"/>
          <w:szCs w:val="26"/>
          <w:u w:val="single"/>
        </w:rPr>
        <w:t xml:space="preserve"> в новой редакции</w:t>
      </w:r>
      <w:r w:rsidRPr="00911727">
        <w:rPr>
          <w:sz w:val="26"/>
          <w:szCs w:val="26"/>
          <w:u w:val="single"/>
        </w:rPr>
        <w:t xml:space="preserve">, </w:t>
      </w:r>
      <w:r w:rsidRPr="00911727">
        <w:rPr>
          <w:b/>
          <w:sz w:val="26"/>
          <w:szCs w:val="26"/>
          <w:u w:val="single"/>
        </w:rPr>
        <w:t>подготовленному</w:t>
      </w:r>
      <w:r>
        <w:rPr>
          <w:b/>
          <w:sz w:val="26"/>
          <w:szCs w:val="26"/>
          <w:u w:val="single"/>
        </w:rPr>
        <w:t xml:space="preserve"> </w:t>
      </w:r>
      <w:r w:rsidRPr="00911727">
        <w:rPr>
          <w:b/>
          <w:sz w:val="26"/>
          <w:szCs w:val="26"/>
          <w:u w:val="single"/>
        </w:rPr>
        <w:t xml:space="preserve">в рамках исполнения муниципального контракта от </w:t>
      </w:r>
      <w:r>
        <w:rPr>
          <w:b/>
          <w:sz w:val="26"/>
          <w:szCs w:val="26"/>
          <w:u w:val="single"/>
        </w:rPr>
        <w:t>24</w:t>
      </w:r>
      <w:r w:rsidRPr="00911727">
        <w:rPr>
          <w:b/>
          <w:sz w:val="26"/>
          <w:szCs w:val="26"/>
          <w:u w:val="single"/>
        </w:rPr>
        <w:t>.05.20</w:t>
      </w:r>
      <w:r>
        <w:rPr>
          <w:b/>
          <w:sz w:val="26"/>
          <w:szCs w:val="26"/>
          <w:u w:val="single"/>
        </w:rPr>
        <w:t>24</w:t>
      </w:r>
      <w:r w:rsidRPr="00911727">
        <w:rPr>
          <w:b/>
          <w:sz w:val="26"/>
          <w:szCs w:val="26"/>
          <w:u w:val="single"/>
        </w:rPr>
        <w:t xml:space="preserve"> № 20</w:t>
      </w:r>
      <w:r>
        <w:rPr>
          <w:b/>
          <w:sz w:val="26"/>
          <w:szCs w:val="26"/>
          <w:u w:val="single"/>
        </w:rPr>
        <w:t>24</w:t>
      </w:r>
      <w:r w:rsidRPr="00911727">
        <w:rPr>
          <w:b/>
          <w:sz w:val="26"/>
          <w:szCs w:val="26"/>
          <w:u w:val="single"/>
        </w:rPr>
        <w:t>.0</w:t>
      </w:r>
      <w:r>
        <w:rPr>
          <w:b/>
          <w:sz w:val="26"/>
          <w:szCs w:val="26"/>
          <w:u w:val="single"/>
        </w:rPr>
        <w:t>09</w:t>
      </w:r>
      <w:r w:rsidRPr="00911727">
        <w:rPr>
          <w:b/>
          <w:sz w:val="26"/>
          <w:szCs w:val="26"/>
          <w:u w:val="single"/>
        </w:rPr>
        <w:t>4</w:t>
      </w:r>
    </w:p>
    <w:p w:rsidR="00222FA5" w:rsidRPr="0003132C" w:rsidRDefault="00222FA5" w:rsidP="00C72589">
      <w:pPr>
        <w:tabs>
          <w:tab w:val="left" w:pos="709"/>
        </w:tabs>
        <w:ind w:right="-1"/>
        <w:jc w:val="center"/>
        <w:rPr>
          <w:sz w:val="20"/>
          <w:szCs w:val="20"/>
          <w:lang w:eastAsia="ru-RU"/>
        </w:rPr>
      </w:pPr>
      <w:r w:rsidRPr="0003132C">
        <w:rPr>
          <w:sz w:val="20"/>
          <w:szCs w:val="20"/>
          <w:lang w:eastAsia="ru-RU"/>
        </w:rPr>
        <w:t>(на</w:t>
      </w:r>
      <w:r>
        <w:rPr>
          <w:sz w:val="20"/>
          <w:szCs w:val="20"/>
          <w:lang w:eastAsia="ru-RU"/>
        </w:rPr>
        <w:t xml:space="preserve">именование </w:t>
      </w:r>
      <w:r w:rsidRPr="0003132C">
        <w:rPr>
          <w:sz w:val="20"/>
          <w:szCs w:val="20"/>
          <w:lang w:eastAsia="ru-RU"/>
        </w:rPr>
        <w:t>проекта)</w:t>
      </w:r>
    </w:p>
    <w:p w:rsidR="00222FA5" w:rsidRPr="00C50A6C" w:rsidRDefault="00222FA5" w:rsidP="00C72589">
      <w:pPr>
        <w:tabs>
          <w:tab w:val="left" w:pos="709"/>
        </w:tabs>
        <w:ind w:right="-1"/>
        <w:jc w:val="center"/>
        <w:rPr>
          <w:sz w:val="26"/>
          <w:szCs w:val="26"/>
          <w:u w:val="single"/>
          <w:lang w:eastAsia="ru-RU"/>
        </w:rPr>
      </w:pPr>
      <w:r>
        <w:rPr>
          <w:b/>
          <w:sz w:val="26"/>
          <w:szCs w:val="26"/>
          <w:u w:val="single"/>
          <w:lang w:eastAsia="ru-RU"/>
        </w:rPr>
        <w:t>28 ноября</w:t>
      </w:r>
      <w:r w:rsidRPr="00C50A6C">
        <w:rPr>
          <w:b/>
          <w:sz w:val="26"/>
          <w:szCs w:val="26"/>
          <w:u w:val="single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 w:rsidRPr="00C50A6C">
          <w:rPr>
            <w:b/>
            <w:sz w:val="26"/>
            <w:szCs w:val="26"/>
            <w:u w:val="single"/>
            <w:lang w:eastAsia="ru-RU"/>
          </w:rPr>
          <w:t>20</w:t>
        </w:r>
        <w:r>
          <w:rPr>
            <w:b/>
            <w:sz w:val="26"/>
            <w:szCs w:val="26"/>
            <w:u w:val="single"/>
            <w:lang w:eastAsia="ru-RU"/>
          </w:rPr>
          <w:t>24</w:t>
        </w:r>
        <w:r w:rsidRPr="00C50A6C">
          <w:rPr>
            <w:b/>
            <w:sz w:val="26"/>
            <w:szCs w:val="26"/>
            <w:u w:val="single"/>
            <w:lang w:eastAsia="ru-RU"/>
          </w:rPr>
          <w:t xml:space="preserve"> г</w:t>
        </w:r>
      </w:smartTag>
      <w:r w:rsidRPr="00C50A6C">
        <w:rPr>
          <w:b/>
          <w:sz w:val="26"/>
          <w:szCs w:val="26"/>
          <w:u w:val="single"/>
          <w:lang w:eastAsia="ru-RU"/>
        </w:rPr>
        <w:t xml:space="preserve">. в 17.00 часов </w:t>
      </w:r>
      <w:r w:rsidRPr="00C50A6C">
        <w:rPr>
          <w:sz w:val="26"/>
          <w:szCs w:val="26"/>
          <w:u w:val="single"/>
          <w:lang w:eastAsia="ru-RU"/>
        </w:rPr>
        <w:t xml:space="preserve">по адресу: </w:t>
      </w:r>
      <w:r w:rsidRPr="00C50A6C">
        <w:rPr>
          <w:b/>
          <w:sz w:val="26"/>
          <w:szCs w:val="26"/>
          <w:u w:val="single"/>
          <w:lang w:eastAsia="ru-RU"/>
        </w:rPr>
        <w:t xml:space="preserve">г. Благовещенск, ул. Ленина, д. 108/2, </w:t>
      </w:r>
      <w:r>
        <w:rPr>
          <w:b/>
          <w:sz w:val="26"/>
          <w:szCs w:val="26"/>
          <w:u w:val="single"/>
          <w:lang w:eastAsia="ru-RU"/>
        </w:rPr>
        <w:t>зал заседаний (2 этаж)</w:t>
      </w:r>
    </w:p>
    <w:p w:rsidR="00222FA5" w:rsidRPr="00A55F10" w:rsidRDefault="00222FA5" w:rsidP="00C053E8">
      <w:pPr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(</w:t>
      </w:r>
      <w:r w:rsidRPr="00A55F10">
        <w:rPr>
          <w:sz w:val="20"/>
          <w:szCs w:val="20"/>
          <w:lang w:eastAsia="ru-RU"/>
        </w:rPr>
        <w:t>дата, время и место проведения собрания участников публичных слушаний</w:t>
      </w:r>
      <w:r>
        <w:rPr>
          <w:sz w:val="20"/>
          <w:szCs w:val="20"/>
          <w:lang w:eastAsia="ru-RU"/>
        </w:rPr>
        <w:t>)</w:t>
      </w:r>
    </w:p>
    <w:p w:rsidR="00222FA5" w:rsidRPr="00C50A6C" w:rsidRDefault="00222FA5" w:rsidP="00C053E8">
      <w:pPr>
        <w:autoSpaceDE w:val="0"/>
        <w:autoSpaceDN w:val="0"/>
        <w:adjustRightInd w:val="0"/>
        <w:jc w:val="center"/>
        <w:rPr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929"/>
        <w:gridCol w:w="4040"/>
        <w:gridCol w:w="1194"/>
        <w:gridCol w:w="2769"/>
        <w:gridCol w:w="4021"/>
        <w:gridCol w:w="1837"/>
      </w:tblGrid>
      <w:tr w:rsidR="00222FA5" w:rsidRPr="001D49A1" w:rsidTr="00F75471">
        <w:trPr>
          <w:cantSplit/>
          <w:trHeight w:val="2947"/>
        </w:trPr>
        <w:tc>
          <w:tcPr>
            <w:tcW w:w="193" w:type="pct"/>
          </w:tcPr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053E8">
              <w:rPr>
                <w:b/>
                <w:sz w:val="24"/>
                <w:szCs w:val="24"/>
                <w:lang w:eastAsia="ru-RU"/>
              </w:rPr>
              <w:t xml:space="preserve">№ </w:t>
            </w:r>
            <w:r w:rsidRPr="001D49A1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2" w:type="pct"/>
            <w:textDirection w:val="btLr"/>
          </w:tcPr>
          <w:p w:rsidR="00222FA5" w:rsidRDefault="00222FA5" w:rsidP="0073241B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222FA5" w:rsidRPr="00C053E8" w:rsidRDefault="00222FA5" w:rsidP="0073241B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Дата регистрации</w:t>
            </w:r>
          </w:p>
        </w:tc>
        <w:tc>
          <w:tcPr>
            <w:tcW w:w="1313" w:type="pct"/>
          </w:tcPr>
          <w:p w:rsidR="00222FA5" w:rsidRPr="00C053E8" w:rsidRDefault="00222FA5" w:rsidP="00C053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053E8">
              <w:rPr>
                <w:b/>
                <w:sz w:val="24"/>
                <w:szCs w:val="24"/>
                <w:lang w:eastAsia="ru-RU"/>
              </w:rPr>
              <w:t>Ф.И.О.</w:t>
            </w:r>
            <w:r>
              <w:rPr>
                <w:b/>
                <w:sz w:val="24"/>
                <w:szCs w:val="24"/>
                <w:lang w:eastAsia="ru-RU"/>
              </w:rPr>
              <w:t>*</w:t>
            </w: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Pr="00772C89" w:rsidRDefault="00222FA5" w:rsidP="00C053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72C89">
              <w:rPr>
                <w:b/>
                <w:sz w:val="24"/>
                <w:szCs w:val="24"/>
                <w:lang w:eastAsia="ru-RU"/>
              </w:rPr>
              <w:t>Наименование юридического лица, Ф.И.О.</w:t>
            </w:r>
            <w:r>
              <w:rPr>
                <w:b/>
                <w:sz w:val="24"/>
                <w:szCs w:val="24"/>
                <w:lang w:eastAsia="ru-RU"/>
              </w:rPr>
              <w:t>*</w:t>
            </w:r>
            <w:r w:rsidRPr="00772C89">
              <w:rPr>
                <w:b/>
                <w:sz w:val="24"/>
                <w:szCs w:val="24"/>
                <w:lang w:eastAsia="ru-RU"/>
              </w:rPr>
              <w:t xml:space="preserve"> представителя </w:t>
            </w:r>
          </w:p>
          <w:p w:rsidR="00222FA5" w:rsidRPr="00450B7E" w:rsidRDefault="00222FA5" w:rsidP="00450B7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(в случае участия на собрании</w:t>
            </w:r>
          </w:p>
          <w:p w:rsidR="00222FA5" w:rsidRPr="00450B7E" w:rsidRDefault="00222FA5" w:rsidP="00450B7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от имени юридического лица)</w:t>
            </w:r>
          </w:p>
          <w:p w:rsidR="00222FA5" w:rsidRDefault="00222FA5" w:rsidP="008076A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222FA5" w:rsidRDefault="00222FA5" w:rsidP="008076A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222FA5" w:rsidRPr="00450B7E" w:rsidRDefault="00222FA5" w:rsidP="008076A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* – отчество при наличии</w:t>
            </w:r>
          </w:p>
          <w:p w:rsidR="00222FA5" w:rsidRPr="001D49A1" w:rsidRDefault="00222FA5" w:rsidP="00772C8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388" w:type="pct"/>
            <w:textDirection w:val="btLr"/>
          </w:tcPr>
          <w:p w:rsidR="00222FA5" w:rsidRDefault="00222FA5" w:rsidP="00716F05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222FA5" w:rsidRPr="00C053E8" w:rsidRDefault="00222FA5" w:rsidP="00716F05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C053E8">
              <w:rPr>
                <w:b/>
                <w:sz w:val="24"/>
                <w:szCs w:val="24"/>
                <w:lang w:eastAsia="ru-RU"/>
              </w:rPr>
              <w:t>Дата рождения</w:t>
            </w:r>
          </w:p>
          <w:p w:rsidR="00222FA5" w:rsidRPr="001D49A1" w:rsidRDefault="00222FA5" w:rsidP="00716F05">
            <w:pPr>
              <w:autoSpaceDE w:val="0"/>
              <w:autoSpaceDN w:val="0"/>
              <w:adjustRightInd w:val="0"/>
              <w:ind w:left="113" w:right="113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00" w:type="pct"/>
          </w:tcPr>
          <w:p w:rsidR="00222FA5" w:rsidRPr="00C053E8" w:rsidRDefault="00222FA5" w:rsidP="00C053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053E8">
              <w:rPr>
                <w:b/>
                <w:sz w:val="24"/>
                <w:szCs w:val="24"/>
                <w:lang w:eastAsia="ru-RU"/>
              </w:rPr>
              <w:t>Паспортные данные</w:t>
            </w:r>
          </w:p>
          <w:p w:rsidR="00222FA5" w:rsidRPr="00450B7E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(для физического лица)</w:t>
            </w:r>
          </w:p>
          <w:p w:rsidR="00222FA5" w:rsidRDefault="00222FA5" w:rsidP="000461D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222FA5" w:rsidRPr="000461D5" w:rsidRDefault="00222FA5" w:rsidP="000461D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0461D5">
              <w:rPr>
                <w:b/>
                <w:sz w:val="24"/>
                <w:szCs w:val="24"/>
                <w:lang w:eastAsia="ru-RU"/>
              </w:rPr>
              <w:t>Основной государственный регистрационный</w:t>
            </w:r>
          </w:p>
          <w:p w:rsidR="00222FA5" w:rsidRPr="000461D5" w:rsidRDefault="00222FA5" w:rsidP="000461D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0461D5">
              <w:rPr>
                <w:b/>
                <w:sz w:val="24"/>
                <w:szCs w:val="24"/>
                <w:lang w:eastAsia="ru-RU"/>
              </w:rPr>
              <w:t xml:space="preserve">номер </w:t>
            </w:r>
          </w:p>
          <w:p w:rsidR="00222FA5" w:rsidRPr="00450B7E" w:rsidRDefault="00222FA5" w:rsidP="000461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(при обращении</w:t>
            </w:r>
          </w:p>
          <w:p w:rsidR="00222FA5" w:rsidRPr="001D49A1" w:rsidRDefault="00222FA5" w:rsidP="000461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от имени юридического лица)</w:t>
            </w:r>
          </w:p>
        </w:tc>
        <w:tc>
          <w:tcPr>
            <w:tcW w:w="1307" w:type="pct"/>
          </w:tcPr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053E8">
              <w:rPr>
                <w:b/>
                <w:sz w:val="24"/>
                <w:szCs w:val="24"/>
                <w:lang w:eastAsia="ru-RU"/>
              </w:rPr>
              <w:t>Место жительства</w:t>
            </w:r>
          </w:p>
          <w:p w:rsidR="00222FA5" w:rsidRPr="00450B7E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(для физического лица)</w:t>
            </w: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222FA5" w:rsidRPr="000461D5" w:rsidRDefault="00222FA5" w:rsidP="00C053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0461D5">
              <w:rPr>
                <w:b/>
                <w:sz w:val="24"/>
                <w:szCs w:val="24"/>
                <w:lang w:eastAsia="ru-RU"/>
              </w:rPr>
              <w:t xml:space="preserve">Место нахождения и адрес </w:t>
            </w:r>
          </w:p>
          <w:p w:rsidR="00222FA5" w:rsidRPr="00450B7E" w:rsidRDefault="00222FA5" w:rsidP="000461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(для юридического лица)</w:t>
            </w:r>
          </w:p>
        </w:tc>
        <w:tc>
          <w:tcPr>
            <w:tcW w:w="597" w:type="pct"/>
          </w:tcPr>
          <w:p w:rsidR="00222FA5" w:rsidRPr="00C053E8" w:rsidRDefault="00222FA5" w:rsidP="00C053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053E8">
              <w:rPr>
                <w:b/>
                <w:sz w:val="24"/>
                <w:szCs w:val="24"/>
                <w:lang w:eastAsia="ru-RU"/>
              </w:rPr>
              <w:t>Подпись</w:t>
            </w:r>
            <w:r>
              <w:rPr>
                <w:b/>
                <w:sz w:val="24"/>
                <w:szCs w:val="24"/>
                <w:lang w:eastAsia="ru-RU"/>
              </w:rPr>
              <w:t xml:space="preserve"> и с</w:t>
            </w:r>
            <w:r w:rsidRPr="00C053E8">
              <w:rPr>
                <w:b/>
                <w:sz w:val="24"/>
                <w:szCs w:val="24"/>
                <w:lang w:eastAsia="ru-RU"/>
              </w:rPr>
              <w:t>огласи</w:t>
            </w:r>
            <w:r>
              <w:rPr>
                <w:b/>
                <w:sz w:val="24"/>
                <w:szCs w:val="24"/>
                <w:lang w:eastAsia="ru-RU"/>
              </w:rPr>
              <w:t>е</w:t>
            </w:r>
            <w:r w:rsidRPr="00C053E8">
              <w:rPr>
                <w:b/>
                <w:sz w:val="24"/>
                <w:szCs w:val="24"/>
                <w:lang w:eastAsia="ru-RU"/>
              </w:rPr>
              <w:t xml:space="preserve"> на обработку</w:t>
            </w: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053E8">
              <w:rPr>
                <w:b/>
                <w:sz w:val="24"/>
                <w:szCs w:val="24"/>
                <w:lang w:eastAsia="ru-RU"/>
              </w:rPr>
              <w:t>персональных данных</w:t>
            </w:r>
          </w:p>
          <w:p w:rsidR="00222FA5" w:rsidRPr="00450B7E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 xml:space="preserve">в соответствии с Федеральным </w:t>
            </w:r>
            <w:hyperlink r:id="rId6" w:history="1">
              <w:r w:rsidRPr="00450B7E">
                <w:rPr>
                  <w:sz w:val="20"/>
                  <w:szCs w:val="20"/>
                  <w:lang w:eastAsia="ru-RU"/>
                </w:rPr>
                <w:t>законом</w:t>
              </w:r>
            </w:hyperlink>
            <w:r w:rsidRPr="00450B7E">
              <w:rPr>
                <w:sz w:val="20"/>
                <w:szCs w:val="20"/>
                <w:lang w:eastAsia="ru-RU"/>
              </w:rPr>
              <w:t xml:space="preserve"> от 27.07.2006</w:t>
            </w:r>
          </w:p>
          <w:p w:rsidR="00222FA5" w:rsidRPr="00C053E8" w:rsidRDefault="00222FA5" w:rsidP="00830DE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№ 152-ФЗ «О персональных данных»</w:t>
            </w:r>
          </w:p>
        </w:tc>
      </w:tr>
      <w:tr w:rsidR="00222FA5" w:rsidRPr="001D49A1" w:rsidTr="00F75471">
        <w:trPr>
          <w:trHeight w:val="226"/>
        </w:trPr>
        <w:tc>
          <w:tcPr>
            <w:tcW w:w="19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2" w:type="pct"/>
          </w:tcPr>
          <w:p w:rsidR="00222FA5" w:rsidRPr="001D49A1" w:rsidRDefault="00222FA5" w:rsidP="00765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3" w:type="pct"/>
          </w:tcPr>
          <w:p w:rsidR="00222FA5" w:rsidRPr="001D49A1" w:rsidRDefault="00222FA5" w:rsidP="00765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8" w:type="pct"/>
          </w:tcPr>
          <w:p w:rsidR="00222FA5" w:rsidRPr="001D49A1" w:rsidRDefault="00222FA5" w:rsidP="00765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pct"/>
          </w:tcPr>
          <w:p w:rsidR="00222FA5" w:rsidRPr="001D49A1" w:rsidRDefault="00222FA5" w:rsidP="00765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07" w:type="pct"/>
          </w:tcPr>
          <w:p w:rsidR="00222FA5" w:rsidRPr="001D49A1" w:rsidRDefault="00222FA5" w:rsidP="00F7547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9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222FA5" w:rsidRPr="001D49A1" w:rsidTr="00F75471">
        <w:tc>
          <w:tcPr>
            <w:tcW w:w="19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c>
          <w:tcPr>
            <w:tcW w:w="19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c>
          <w:tcPr>
            <w:tcW w:w="19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c>
          <w:tcPr>
            <w:tcW w:w="19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222FA5" w:rsidRPr="00D60D06" w:rsidRDefault="00222FA5" w:rsidP="00C50A6C">
      <w:pPr>
        <w:autoSpaceDE w:val="0"/>
        <w:autoSpaceDN w:val="0"/>
        <w:adjustRightInd w:val="0"/>
        <w:outlineLvl w:val="0"/>
        <w:rPr>
          <w:sz w:val="20"/>
          <w:szCs w:val="20"/>
          <w:lang w:eastAsia="ru-RU"/>
        </w:rPr>
      </w:pPr>
    </w:p>
    <w:p w:rsidR="00222FA5" w:rsidRPr="00D60D06" w:rsidRDefault="00222FA5" w:rsidP="00C50A6C">
      <w:pPr>
        <w:autoSpaceDE w:val="0"/>
        <w:autoSpaceDN w:val="0"/>
        <w:adjustRightInd w:val="0"/>
        <w:outlineLvl w:val="0"/>
        <w:rPr>
          <w:sz w:val="20"/>
          <w:szCs w:val="20"/>
          <w:lang w:eastAsia="ru-RU"/>
        </w:rPr>
      </w:pPr>
    </w:p>
    <w:p w:rsidR="00222FA5" w:rsidRDefault="00222FA5" w:rsidP="00C50A6C">
      <w:pPr>
        <w:autoSpaceDE w:val="0"/>
        <w:autoSpaceDN w:val="0"/>
        <w:adjustRightInd w:val="0"/>
        <w:outlineLvl w:val="0"/>
        <w:rPr>
          <w:sz w:val="20"/>
          <w:szCs w:val="20"/>
          <w:lang w:eastAsia="ru-RU"/>
        </w:rPr>
      </w:pPr>
    </w:p>
    <w:p w:rsidR="00222FA5" w:rsidRPr="00D60D06" w:rsidRDefault="00222FA5" w:rsidP="00C50A6C">
      <w:pPr>
        <w:autoSpaceDE w:val="0"/>
        <w:autoSpaceDN w:val="0"/>
        <w:adjustRightInd w:val="0"/>
        <w:outlineLvl w:val="0"/>
        <w:rPr>
          <w:sz w:val="20"/>
          <w:szCs w:val="20"/>
          <w:lang w:eastAsia="ru-RU"/>
        </w:rPr>
      </w:pPr>
    </w:p>
    <w:p w:rsidR="00222FA5" w:rsidRDefault="00222FA5">
      <w:pPr>
        <w:spacing w:after="200" w:line="276" w:lineRule="auto"/>
        <w:jc w:val="left"/>
        <w:rPr>
          <w:sz w:val="24"/>
          <w:szCs w:val="24"/>
          <w:lang w:eastAsia="ru-RU"/>
        </w:rPr>
      </w:pPr>
    </w:p>
    <w:p w:rsidR="00222FA5" w:rsidRDefault="00222FA5" w:rsidP="0001723C">
      <w:pPr>
        <w:autoSpaceDE w:val="0"/>
        <w:autoSpaceDN w:val="0"/>
        <w:adjustRightInd w:val="0"/>
        <w:jc w:val="left"/>
        <w:outlineLvl w:val="0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929"/>
        <w:gridCol w:w="4040"/>
        <w:gridCol w:w="1194"/>
        <w:gridCol w:w="2769"/>
        <w:gridCol w:w="4021"/>
        <w:gridCol w:w="1837"/>
      </w:tblGrid>
      <w:tr w:rsidR="00222FA5" w:rsidRPr="001D49A1" w:rsidTr="00E42150">
        <w:trPr>
          <w:trHeight w:val="226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2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222FA5" w:rsidRPr="001D49A1" w:rsidTr="00E42150"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E42150">
        <w:trPr>
          <w:trHeight w:val="759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E42150">
        <w:trPr>
          <w:trHeight w:val="983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E42150">
        <w:trPr>
          <w:trHeight w:val="1125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E42150">
        <w:trPr>
          <w:trHeight w:val="1255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E42150">
        <w:trPr>
          <w:trHeight w:val="1130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E42150">
        <w:trPr>
          <w:trHeight w:val="991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E42150">
        <w:trPr>
          <w:trHeight w:val="991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E42150">
        <w:trPr>
          <w:trHeight w:val="991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222FA5" w:rsidRDefault="00222FA5">
      <w:pPr>
        <w:spacing w:after="200" w:line="276" w:lineRule="auto"/>
        <w:jc w:val="left"/>
        <w:rPr>
          <w:sz w:val="24"/>
          <w:szCs w:val="24"/>
          <w:lang w:eastAsia="ru-RU"/>
        </w:rPr>
      </w:pPr>
    </w:p>
    <w:p w:rsidR="00222FA5" w:rsidRDefault="00222FA5">
      <w:pPr>
        <w:spacing w:after="200" w:line="276" w:lineRule="auto"/>
        <w:jc w:val="lef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p w:rsidR="00222FA5" w:rsidRDefault="00222FA5" w:rsidP="00D60D06">
      <w:pPr>
        <w:autoSpaceDE w:val="0"/>
        <w:autoSpaceDN w:val="0"/>
        <w:adjustRightInd w:val="0"/>
        <w:jc w:val="left"/>
        <w:outlineLvl w:val="0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929"/>
        <w:gridCol w:w="4040"/>
        <w:gridCol w:w="1194"/>
        <w:gridCol w:w="2769"/>
        <w:gridCol w:w="4021"/>
        <w:gridCol w:w="1837"/>
      </w:tblGrid>
      <w:tr w:rsidR="00222FA5" w:rsidRPr="001D49A1" w:rsidTr="005A608A">
        <w:trPr>
          <w:trHeight w:val="226"/>
        </w:trPr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2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222FA5" w:rsidRPr="001D49A1" w:rsidTr="005A608A"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rPr>
          <w:trHeight w:val="759"/>
        </w:trPr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rPr>
          <w:trHeight w:val="983"/>
        </w:trPr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rPr>
          <w:trHeight w:val="1125"/>
        </w:trPr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rPr>
          <w:trHeight w:val="1255"/>
        </w:trPr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rPr>
          <w:trHeight w:val="1130"/>
        </w:trPr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rPr>
          <w:trHeight w:val="991"/>
        </w:trPr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3136EA">
        <w:trPr>
          <w:trHeight w:val="839"/>
        </w:trPr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5A608A"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222FA5" w:rsidRPr="00D60D06" w:rsidRDefault="00222FA5" w:rsidP="00F75471">
      <w:pPr>
        <w:autoSpaceDE w:val="0"/>
        <w:autoSpaceDN w:val="0"/>
        <w:adjustRightInd w:val="0"/>
        <w:jc w:val="left"/>
        <w:outlineLvl w:val="0"/>
        <w:rPr>
          <w:sz w:val="20"/>
          <w:szCs w:val="20"/>
          <w:lang w:eastAsia="ru-RU"/>
        </w:rPr>
      </w:pPr>
    </w:p>
    <w:p w:rsidR="00222FA5" w:rsidRPr="00D60D06" w:rsidRDefault="00222FA5" w:rsidP="00F75471">
      <w:pPr>
        <w:autoSpaceDE w:val="0"/>
        <w:autoSpaceDN w:val="0"/>
        <w:adjustRightInd w:val="0"/>
        <w:jc w:val="left"/>
        <w:outlineLvl w:val="0"/>
        <w:rPr>
          <w:sz w:val="20"/>
          <w:szCs w:val="20"/>
          <w:lang w:eastAsia="ru-RU"/>
        </w:rPr>
      </w:pPr>
    </w:p>
    <w:sectPr w:rsidR="00222FA5" w:rsidRPr="00D60D06" w:rsidSect="00F75471">
      <w:footerReference w:type="default" r:id="rId7"/>
      <w:pgSz w:w="16838" w:h="11906" w:orient="landscape"/>
      <w:pgMar w:top="850" w:right="820" w:bottom="568" w:left="851" w:header="708" w:footer="3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FA5" w:rsidRDefault="00222FA5" w:rsidP="004E01F6">
      <w:r>
        <w:separator/>
      </w:r>
    </w:p>
  </w:endnote>
  <w:endnote w:type="continuationSeparator" w:id="1">
    <w:p w:rsidR="00222FA5" w:rsidRDefault="00222FA5" w:rsidP="004E0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FA5" w:rsidRPr="00F75471" w:rsidRDefault="00222FA5" w:rsidP="00F75471">
    <w:pPr>
      <w:pStyle w:val="Footer"/>
      <w:jc w:val="right"/>
      <w:rPr>
        <w:sz w:val="22"/>
      </w:rPr>
    </w:pPr>
    <w:r w:rsidRPr="00F75471">
      <w:rPr>
        <w:sz w:val="22"/>
      </w:rPr>
      <w:t>Лист_____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FA5" w:rsidRDefault="00222FA5" w:rsidP="004E01F6">
      <w:r>
        <w:separator/>
      </w:r>
    </w:p>
  </w:footnote>
  <w:footnote w:type="continuationSeparator" w:id="1">
    <w:p w:rsidR="00222FA5" w:rsidRDefault="00222FA5" w:rsidP="004E01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207E"/>
    <w:rsid w:val="0001723C"/>
    <w:rsid w:val="0003132C"/>
    <w:rsid w:val="000461D5"/>
    <w:rsid w:val="001C46DE"/>
    <w:rsid w:val="001D18B0"/>
    <w:rsid w:val="001D49A1"/>
    <w:rsid w:val="001D5D89"/>
    <w:rsid w:val="00222FA5"/>
    <w:rsid w:val="00252E6C"/>
    <w:rsid w:val="00280129"/>
    <w:rsid w:val="002E1C8C"/>
    <w:rsid w:val="003136EA"/>
    <w:rsid w:val="003E0092"/>
    <w:rsid w:val="00421A50"/>
    <w:rsid w:val="00443CC8"/>
    <w:rsid w:val="00450B7E"/>
    <w:rsid w:val="004678AF"/>
    <w:rsid w:val="0049207E"/>
    <w:rsid w:val="004A76BE"/>
    <w:rsid w:val="004A7AED"/>
    <w:rsid w:val="004E01F6"/>
    <w:rsid w:val="004F2C0B"/>
    <w:rsid w:val="0052500B"/>
    <w:rsid w:val="00540759"/>
    <w:rsid w:val="00572371"/>
    <w:rsid w:val="005A608A"/>
    <w:rsid w:val="005E0684"/>
    <w:rsid w:val="006844AC"/>
    <w:rsid w:val="006C6991"/>
    <w:rsid w:val="00716F05"/>
    <w:rsid w:val="0073241B"/>
    <w:rsid w:val="00765BC2"/>
    <w:rsid w:val="00772C89"/>
    <w:rsid w:val="00776FC8"/>
    <w:rsid w:val="007C2157"/>
    <w:rsid w:val="008076A9"/>
    <w:rsid w:val="00822194"/>
    <w:rsid w:val="00830DEE"/>
    <w:rsid w:val="00895344"/>
    <w:rsid w:val="00911727"/>
    <w:rsid w:val="00924C72"/>
    <w:rsid w:val="009453F8"/>
    <w:rsid w:val="00950073"/>
    <w:rsid w:val="00961697"/>
    <w:rsid w:val="00985D93"/>
    <w:rsid w:val="00986490"/>
    <w:rsid w:val="009920F9"/>
    <w:rsid w:val="00A55F10"/>
    <w:rsid w:val="00A60142"/>
    <w:rsid w:val="00A84496"/>
    <w:rsid w:val="00AF7753"/>
    <w:rsid w:val="00B04F14"/>
    <w:rsid w:val="00B85B06"/>
    <w:rsid w:val="00BD22A0"/>
    <w:rsid w:val="00BF462E"/>
    <w:rsid w:val="00C053E8"/>
    <w:rsid w:val="00C50A6C"/>
    <w:rsid w:val="00C72589"/>
    <w:rsid w:val="00D5011F"/>
    <w:rsid w:val="00D60D06"/>
    <w:rsid w:val="00DD73FE"/>
    <w:rsid w:val="00E42150"/>
    <w:rsid w:val="00EB361A"/>
    <w:rsid w:val="00EE1535"/>
    <w:rsid w:val="00F5198F"/>
    <w:rsid w:val="00F556B7"/>
    <w:rsid w:val="00F75471"/>
    <w:rsid w:val="00FE28E4"/>
    <w:rsid w:val="00FE34D8"/>
    <w:rsid w:val="00FF5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3E8"/>
    <w:pPr>
      <w:jc w:val="both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E01F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E01F6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rsid w:val="004E01F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E01F6"/>
    <w:rPr>
      <w:rFonts w:ascii="Times New Roman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252E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2E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0A4352BFC236CDBD2B44A4E4167AB4E98B979BABAB445F7CDEEB6696B53d8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203</Words>
  <Characters>1160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Хицунова Анна Павловна</dc:creator>
  <cp:keywords/>
  <dc:description/>
  <cp:lastModifiedBy>RiybakovMS</cp:lastModifiedBy>
  <cp:revision>5</cp:revision>
  <cp:lastPrinted>2019-12-09T03:54:00Z</cp:lastPrinted>
  <dcterms:created xsi:type="dcterms:W3CDTF">2020-02-14T06:55:00Z</dcterms:created>
  <dcterms:modified xsi:type="dcterms:W3CDTF">2024-11-06T02:00:00Z</dcterms:modified>
</cp:coreProperties>
</file>